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C273FE">
      <w:pPr>
        <w:pStyle w:val="Title"/>
        <w:rPr>
          <w:b/>
          <w:i/>
        </w:rPr>
      </w:pPr>
      <w:r w:rsidRPr="008D09C7">
        <w:t>Java Tucana</w:t>
      </w:r>
      <w:r w:rsidR="00201154" w:rsidRPr="008D09C7">
        <w:t xml:space="preserve"> Coffee</w:t>
      </w:r>
    </w:p>
    <w:p w:rsidR="001510A2" w:rsidRPr="008D09C7" w:rsidRDefault="001510A2" w:rsidP="008D09C7">
      <w:r w:rsidRPr="008D09C7">
        <w:t xml:space="preserve">Java Tucana carries the best South American coffees our </w:t>
      </w:r>
      <w:r w:rsidR="00166F60" w:rsidRPr="008D09C7">
        <w:t xml:space="preserve">buyers </w:t>
      </w:r>
      <w:r w:rsidRPr="008D09C7">
        <w:t>can find. We also produce our own blends of coffee, including our signature Tucana Roast.</w:t>
      </w:r>
      <w:r w:rsidR="00BE7226" w:rsidRPr="008D09C7">
        <w:t xml:space="preserve"> </w:t>
      </w:r>
      <w:r w:rsidRPr="008D09C7">
        <w:t xml:space="preserve">Here are some of the coffees you can enjoy in our cafés or </w:t>
      </w:r>
      <w:r w:rsidR="00BE7226" w:rsidRPr="008D09C7">
        <w:t>at home</w:t>
      </w:r>
      <w:r w:rsidRPr="008D09C7">
        <w:t>.</w:t>
      </w:r>
    </w:p>
    <w:p w:rsidR="001510A2" w:rsidRPr="008D09C7" w:rsidRDefault="001510A2" w:rsidP="00C273FE">
      <w:pPr>
        <w:pStyle w:val="Heading1"/>
      </w:pPr>
      <w:r w:rsidRPr="008D09C7">
        <w:t xml:space="preserve">Single-region South American coffees </w:t>
      </w:r>
    </w:p>
    <w:p w:rsidR="000E7266" w:rsidRPr="008D09C7" w:rsidRDefault="000E7266" w:rsidP="008D09C7">
      <w:r w:rsidRPr="008D09C7">
        <w:t xml:space="preserve">Coffee has been cultivated in South America since the 1700’s. Most of the plants are of the Arabica variety, but </w:t>
      </w:r>
      <w:r w:rsidR="00F80F7C" w:rsidRPr="008D09C7">
        <w:t xml:space="preserve">regional </w:t>
      </w:r>
      <w:r w:rsidRPr="008D09C7">
        <w:t>differences in climate, elevation, and soil mean a wide range of flavor</w:t>
      </w:r>
      <w:r w:rsidR="001510A2" w:rsidRPr="008D09C7">
        <w:t>, body,</w:t>
      </w:r>
      <w:r w:rsidRPr="008D09C7">
        <w:t xml:space="preserve"> and acidity.</w:t>
      </w:r>
    </w:p>
    <w:p w:rsidR="006A34BA" w:rsidRPr="008D09C7" w:rsidRDefault="001510A2" w:rsidP="00C273FE">
      <w:pPr>
        <w:pStyle w:val="Heading2"/>
        <w:rPr>
          <w:i/>
        </w:rPr>
      </w:pPr>
      <w:r w:rsidRPr="008D09C7">
        <w:t>Brazilian Bourbon Santos</w:t>
      </w:r>
    </w:p>
    <w:p w:rsidR="001510A2" w:rsidRPr="008D09C7" w:rsidRDefault="001510A2" w:rsidP="00052B03">
      <w:pPr>
        <w:pStyle w:val="Productdescription"/>
      </w:pPr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simple, smooth and agreeable.</w:t>
      </w:r>
    </w:p>
    <w:p w:rsidR="006A34BA" w:rsidRPr="008D09C7" w:rsidRDefault="001510A2" w:rsidP="00C273FE">
      <w:pPr>
        <w:pStyle w:val="Heading2"/>
        <w:rPr>
          <w:i/>
        </w:rPr>
      </w:pPr>
      <w:r w:rsidRPr="008D09C7">
        <w:t>Colombian Bogota Supremo</w:t>
      </w:r>
    </w:p>
    <w:p w:rsidR="001510A2" w:rsidRPr="008D09C7" w:rsidRDefault="001510A2" w:rsidP="00052B03">
      <w:pPr>
        <w:pStyle w:val="Productdescription"/>
      </w:pPr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C273FE">
      <w:pPr>
        <w:pStyle w:val="Heading2"/>
        <w:rPr>
          <w:i/>
        </w:rPr>
      </w:pPr>
      <w:r w:rsidRPr="008D09C7">
        <w:t>Costa Rica</w:t>
      </w:r>
      <w:r w:rsidR="00051A50" w:rsidRPr="008D09C7">
        <w:t>n Tarrazu</w:t>
      </w:r>
    </w:p>
    <w:p w:rsidR="003447A9" w:rsidRPr="008D09C7" w:rsidRDefault="00685D23" w:rsidP="00052B03">
      <w:pPr>
        <w:pStyle w:val="Productdescription"/>
      </w:pPr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C273FE">
      <w:pPr>
        <w:pStyle w:val="Heading2"/>
        <w:rPr>
          <w:i/>
        </w:rPr>
      </w:pPr>
      <w:r w:rsidRPr="008D09C7">
        <w:t>Guatemala</w:t>
      </w:r>
      <w:r w:rsidR="00DD1F07" w:rsidRPr="008D09C7">
        <w:t>n</w:t>
      </w:r>
      <w:r w:rsidRPr="008D09C7">
        <w:t xml:space="preserve"> Coban</w:t>
      </w:r>
    </w:p>
    <w:p w:rsidR="003447A9" w:rsidRPr="008D09C7" w:rsidRDefault="00DD1F07" w:rsidP="00052B03">
      <w:pPr>
        <w:pStyle w:val="Productdescription"/>
      </w:pPr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C273FE">
      <w:pPr>
        <w:pStyle w:val="Heading2"/>
        <w:rPr>
          <w:i/>
        </w:rPr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052B03">
      <w:pPr>
        <w:pStyle w:val="Productdescription"/>
      </w:pPr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C273FE">
      <w:pPr>
        <w:pStyle w:val="Heading1"/>
      </w:pPr>
      <w:r w:rsidRPr="008D09C7">
        <w:t>Java Tucana’s blends</w:t>
      </w:r>
    </w:p>
    <w:p w:rsidR="001510A2" w:rsidRPr="008D09C7" w:rsidRDefault="001510A2" w:rsidP="00C273FE">
      <w:pPr>
        <w:pStyle w:val="Heading2"/>
        <w:rPr>
          <w:i/>
        </w:rPr>
      </w:pPr>
      <w:r w:rsidRPr="008D09C7">
        <w:t>Phoenix Roast</w:t>
      </w:r>
    </w:p>
    <w:p w:rsidR="001510A2" w:rsidRPr="008D09C7" w:rsidRDefault="001510A2" w:rsidP="00052B03">
      <w:pPr>
        <w:pStyle w:val="Productdescription"/>
      </w:pPr>
      <w:r w:rsidRPr="008D09C7">
        <w:t xml:space="preserve">Phoenix Roast can help you rise from the ashes of a late night or a long meeting. A blend of Columbian Bogota and Costa Rican Tarrazu,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C273FE">
      <w:pPr>
        <w:pStyle w:val="Heading2"/>
        <w:rPr>
          <w:i/>
        </w:rPr>
      </w:pPr>
      <w:r w:rsidRPr="008D09C7">
        <w:t>Tucana Roast</w:t>
      </w:r>
    </w:p>
    <w:p w:rsidR="00FE16E0" w:rsidRPr="008D09C7" w:rsidRDefault="00FE16E0" w:rsidP="00052B03">
      <w:pPr>
        <w:pStyle w:val="Productdescription"/>
      </w:pPr>
      <w:r w:rsidRPr="008D09C7">
        <w:t>Our signature roast bl</w:t>
      </w:r>
      <w:bookmarkStart w:id="0" w:name="_GoBack"/>
      <w:bookmarkEnd w:id="0"/>
      <w:r w:rsidRPr="008D09C7">
        <w:t>ends Brazilian Bourbon Santos with Guatemalan Coban.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/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52B03"/>
    <w:rsid w:val="000E1B88"/>
    <w:rsid w:val="000E7266"/>
    <w:rsid w:val="001510A2"/>
    <w:rsid w:val="00166F60"/>
    <w:rsid w:val="00201154"/>
    <w:rsid w:val="00227826"/>
    <w:rsid w:val="002372C4"/>
    <w:rsid w:val="003447A9"/>
    <w:rsid w:val="00355CC5"/>
    <w:rsid w:val="00363BBC"/>
    <w:rsid w:val="003A05B2"/>
    <w:rsid w:val="004851B7"/>
    <w:rsid w:val="004A35AF"/>
    <w:rsid w:val="00520DEF"/>
    <w:rsid w:val="00555AA6"/>
    <w:rsid w:val="00607D8F"/>
    <w:rsid w:val="00656E63"/>
    <w:rsid w:val="00685D23"/>
    <w:rsid w:val="006A34BA"/>
    <w:rsid w:val="008D09C7"/>
    <w:rsid w:val="008D1ACA"/>
    <w:rsid w:val="009C686F"/>
    <w:rsid w:val="00B2059F"/>
    <w:rsid w:val="00BE7226"/>
    <w:rsid w:val="00C273FE"/>
    <w:rsid w:val="00C80AD5"/>
    <w:rsid w:val="00D8103C"/>
    <w:rsid w:val="00DD1F07"/>
    <w:rsid w:val="00F57A67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6F"/>
    <w:pPr>
      <w:spacing w:after="200" w:line="276" w:lineRule="auto"/>
      <w:ind w:firstLine="0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68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9C68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86F"/>
  </w:style>
  <w:style w:type="character" w:styleId="Strong">
    <w:name w:val="Strong"/>
    <w:basedOn w:val="DefaultParagraphFont"/>
    <w:uiPriority w:val="22"/>
    <w:qFormat/>
    <w:rsid w:val="009C686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9C686F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686F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C686F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686F"/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C6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8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86F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86F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86F"/>
    <w:rPr>
      <w:rFonts w:ascii="Tahoma" w:eastAsiaTheme="minorHAns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9C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  <w:style w:type="character" w:styleId="PlaceholderText">
    <w:name w:val="Placeholder Text"/>
    <w:basedOn w:val="DefaultParagraphFont"/>
    <w:uiPriority w:val="99"/>
    <w:semiHidden/>
    <w:rsid w:val="009C686F"/>
    <w:rPr>
      <w:color w:val="808080"/>
    </w:rPr>
  </w:style>
  <w:style w:type="paragraph" w:customStyle="1" w:styleId="Productdescription">
    <w:name w:val="Product description"/>
    <w:basedOn w:val="Normal"/>
    <w:rsid w:val="00052B03"/>
    <w:pPr>
      <w:suppressAutoHyphens/>
      <w:spacing w:line="288" w:lineRule="auto"/>
      <w:ind w:left="720" w:right="720"/>
      <w:mirrorIndents/>
    </w:pPr>
    <w:rPr>
      <w:rFonts w:eastAsiaTheme="minorEastAsia"/>
      <w:i/>
      <w:iCs/>
      <w:sz w:val="20"/>
      <w:szCs w:val="20"/>
    </w:rPr>
  </w:style>
  <w:style w:type="character" w:customStyle="1" w:styleId="Productname">
    <w:name w:val="Product name"/>
    <w:basedOn w:val="DefaultParagraphFont"/>
    <w:uiPriority w:val="1"/>
    <w:rsid w:val="00052B03"/>
    <w:rPr>
      <w:color w:val="76923C" w:themeColor="accent3" w:themeShade="BF"/>
      <w:spacing w:val="-20"/>
      <w:w w:val="120"/>
      <w:u w:val="single" w:color="F79646" w:themeColor="accent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6F"/>
    <w:pPr>
      <w:spacing w:after="200" w:line="276" w:lineRule="auto"/>
      <w:ind w:firstLine="0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68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9C68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86F"/>
  </w:style>
  <w:style w:type="character" w:styleId="Strong">
    <w:name w:val="Strong"/>
    <w:basedOn w:val="DefaultParagraphFont"/>
    <w:uiPriority w:val="22"/>
    <w:qFormat/>
    <w:rsid w:val="009C686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9C686F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686F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C686F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686F"/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C6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8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86F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86F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86F"/>
    <w:rPr>
      <w:rFonts w:ascii="Tahoma" w:eastAsiaTheme="minorHAns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9C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  <w:style w:type="character" w:styleId="PlaceholderText">
    <w:name w:val="Placeholder Text"/>
    <w:basedOn w:val="DefaultParagraphFont"/>
    <w:uiPriority w:val="99"/>
    <w:semiHidden/>
    <w:rsid w:val="009C686F"/>
    <w:rPr>
      <w:color w:val="808080"/>
    </w:rPr>
  </w:style>
  <w:style w:type="paragraph" w:customStyle="1" w:styleId="Productdescription">
    <w:name w:val="Product description"/>
    <w:basedOn w:val="Normal"/>
    <w:rsid w:val="00052B03"/>
    <w:pPr>
      <w:suppressAutoHyphens/>
      <w:spacing w:line="288" w:lineRule="auto"/>
      <w:ind w:left="720" w:right="720"/>
      <w:mirrorIndents/>
    </w:pPr>
    <w:rPr>
      <w:rFonts w:eastAsiaTheme="minorEastAsia"/>
      <w:i/>
      <w:iCs/>
      <w:sz w:val="20"/>
      <w:szCs w:val="20"/>
    </w:rPr>
  </w:style>
  <w:style w:type="character" w:customStyle="1" w:styleId="Productname">
    <w:name w:val="Product name"/>
    <w:basedOn w:val="DefaultParagraphFont"/>
    <w:uiPriority w:val="1"/>
    <w:rsid w:val="00052B03"/>
    <w:rPr>
      <w:color w:val="76923C" w:themeColor="accent3" w:themeShade="BF"/>
      <w:spacing w:val="-20"/>
      <w:w w:val="120"/>
      <w:u w:val="single" w:color="F79646" w:themeColor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dent%2002\Documents\word_2010_l3\Produ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Product list</Template>
  <TotalTime>28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Student 02</cp:lastModifiedBy>
  <cp:revision>3</cp:revision>
  <dcterms:created xsi:type="dcterms:W3CDTF">2015-05-07T23:09:00Z</dcterms:created>
  <dcterms:modified xsi:type="dcterms:W3CDTF">2015-05-07T23:33:00Z</dcterms:modified>
</cp:coreProperties>
</file>